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410"/>
        <w:gridCol w:w="383"/>
        <w:gridCol w:w="3586"/>
      </w:tblGrid>
      <w:tr w:rsidR="00724AE7" w:rsidRPr="0037415F" w14:paraId="0867C755" w14:textId="77777777" w:rsidTr="00A4045F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724AE7" w:rsidRPr="007F664D" w:rsidRDefault="00724AE7" w:rsidP="00724A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3"/>
            <w:vMerge w:val="restart"/>
          </w:tcPr>
          <w:p w14:paraId="414E28EC" w14:textId="77777777" w:rsidR="00724AE7" w:rsidRPr="00F70513" w:rsidRDefault="00724AE7" w:rsidP="00724AE7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E84CF15" w14:textId="77777777" w:rsidR="00724AE7" w:rsidRPr="006264C9" w:rsidRDefault="00724AE7" w:rsidP="00724AE7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809414D" w:rsidR="00724AE7" w:rsidRPr="007F664D" w:rsidRDefault="00724AE7" w:rsidP="00724AE7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3969" w:type="dxa"/>
            <w:gridSpan w:val="2"/>
            <w:vAlign w:val="center"/>
          </w:tcPr>
          <w:p w14:paraId="23EE4F5F" w14:textId="3D7F2F75" w:rsidR="00724AE7" w:rsidRPr="00314630" w:rsidRDefault="00CF0128" w:rsidP="00C41A06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E30EAFD404B94180ADAC72845995D3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230433">
                  <w:rPr>
                    <w:lang w:val="pt-BR"/>
                  </w:rPr>
                  <w:t>JCA-AHF-325</w:t>
                </w:r>
              </w:sdtContent>
            </w:sdt>
          </w:p>
        </w:tc>
      </w:tr>
      <w:bookmarkEnd w:id="0"/>
      <w:tr w:rsidR="00A4045F" w:rsidRPr="0037415F" w14:paraId="69A404E2" w14:textId="77777777" w:rsidTr="00A4045F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253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969" w:type="dxa"/>
                <w:gridSpan w:val="2"/>
              </w:tcPr>
              <w:p w14:paraId="69B1EB7D" w14:textId="1BF1B13D" w:rsidR="00A4045F" w:rsidRPr="00715CA6" w:rsidRDefault="00E06ADF" w:rsidP="00C41A06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</w:t>
                </w:r>
                <w:r w:rsidR="00C41A06">
                  <w:rPr>
                    <w:b/>
                    <w:bCs/>
                    <w:sz w:val="28"/>
                    <w:szCs w:val="28"/>
                  </w:rPr>
                  <w:t>AHF</w:t>
                </w:r>
              </w:p>
            </w:tc>
          </w:sdtContent>
        </w:sdt>
      </w:tr>
      <w:tr w:rsidR="00A4045F" w:rsidRPr="0037415F" w14:paraId="2A208DDE" w14:textId="77777777" w:rsidTr="00A4045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253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136AC272" w:rsidR="0089088E" w:rsidRPr="0037415F" w:rsidRDefault="00E06ADF" w:rsidP="00726B24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79F88C69" w:rsidR="0089088E" w:rsidRPr="0037415F" w:rsidRDefault="00CF0128" w:rsidP="00DE484C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E178375A79374F2A98E1D5C4E85F115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C41A06">
                  <w:t>Geneva</w:t>
                </w:r>
              </w:sdtContent>
            </w:sdt>
            <w:r w:rsidR="00E152B1" w:rsidRPr="0078436A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DDF937A3359A4421B6B04BEA5048BCE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C41A06">
                  <w:t>1</w:t>
                </w:r>
                <w:r w:rsidR="00DE484C">
                  <w:t>2</w:t>
                </w:r>
                <w:r w:rsidR="00E06ADF">
                  <w:t xml:space="preserve"> </w:t>
                </w:r>
                <w:r w:rsidR="00C41A06">
                  <w:t>February 2018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A4045F" w14:paraId="345A6F48" w14:textId="77777777" w:rsidTr="00EB6775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0C647C4F" w:rsidR="0089088E" w:rsidRPr="007E656A" w:rsidRDefault="00CF0128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E06ADF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89088E" w:rsidRPr="0037415F" w14:paraId="36F226DD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7789D054" w:rsidR="0089088E" w:rsidRDefault="00450691" w:rsidP="00906E0F">
            <w:r>
              <w:t>ITU BR</w:t>
            </w:r>
          </w:p>
        </w:tc>
      </w:tr>
      <w:tr w:rsidR="0089088E" w:rsidRPr="0037415F" w14:paraId="0B1F3ADC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12D95CF3" w:rsidR="0089088E" w:rsidRPr="0037415F" w:rsidRDefault="00744DEE" w:rsidP="00744DEE">
            <w:r>
              <w:t xml:space="preserve">ITU-R at a glance and accessibility matters  </w:t>
            </w:r>
          </w:p>
        </w:tc>
      </w:tr>
      <w:tr w:rsidR="00CA4291" w:rsidRPr="0037415F" w14:paraId="3F7DB1A4" w14:textId="77777777" w:rsidTr="00EB6775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1D82C6C1" w:rsidR="00CA4291" w:rsidRPr="0037415F" w:rsidRDefault="00CA4291" w:rsidP="00CA4291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78436A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D3FD0D3" w:rsidR="00CA4291" w:rsidRPr="00B4174C" w:rsidRDefault="00450691" w:rsidP="00CA4291">
            <w:r>
              <w:rPr>
                <w:rFonts w:cs="Segoe UI"/>
              </w:rPr>
              <w:t>Information</w:t>
            </w:r>
          </w:p>
        </w:tc>
      </w:tr>
      <w:bookmarkEnd w:id="2"/>
      <w:bookmarkEnd w:id="10"/>
      <w:tr w:rsidR="00CA4291" w:rsidRPr="00E354DC" w14:paraId="54FDCF36" w14:textId="77777777" w:rsidTr="00247A50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CA4291" w:rsidRPr="008F7104" w:rsidRDefault="00CA4291" w:rsidP="00CA429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6C850CA3" w:rsidR="00CA4291" w:rsidRPr="00CE038D" w:rsidRDefault="00450691" w:rsidP="00CE038D">
            <w:r>
              <w:t xml:space="preserve">Ilham GHAZI 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429127C" w:rsidR="00CA4291" w:rsidRPr="00CE038D" w:rsidRDefault="00906E0F" w:rsidP="00744DEE">
            <w:r w:rsidRPr="00CE038D">
              <w:br/>
              <w:t>Email:</w:t>
            </w:r>
            <w:r w:rsidR="00744DEE">
              <w:t xml:space="preserve"> </w:t>
            </w:r>
            <w:r w:rsidR="00744DEE" w:rsidRPr="00744DEE">
              <w:t>ilham.Ghazi@itu.int</w:t>
            </w:r>
            <w:r w:rsidR="00744DEE">
              <w:t xml:space="preserve"> </w:t>
            </w:r>
            <w:r w:rsidRPr="00CE038D">
              <w:tab/>
              <w:t xml:space="preserve"> </w:t>
            </w:r>
          </w:p>
        </w:tc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p w14:paraId="2BF85F72" w14:textId="760349C4" w:rsidR="00170985" w:rsidRPr="00DE484C" w:rsidRDefault="00744DEE" w:rsidP="00744DEE">
      <w:pPr>
        <w:pStyle w:val="AnnexNotitle"/>
        <w:jc w:val="left"/>
        <w:rPr>
          <w:b w:val="0"/>
          <w:bCs/>
        </w:rPr>
      </w:pPr>
      <w:r w:rsidRPr="00DE484C">
        <w:rPr>
          <w:b w:val="0"/>
          <w:bCs/>
        </w:rPr>
        <w:t xml:space="preserve">Please see attached. </w:t>
      </w:r>
      <w:bookmarkStart w:id="11" w:name="_GoBack"/>
      <w:bookmarkEnd w:id="11"/>
    </w:p>
    <w:sectPr w:rsidR="00170985" w:rsidRPr="00DE484C" w:rsidSect="00C42125">
      <w:headerReference w:type="default" r:id="rId12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84FA1" w14:textId="77777777" w:rsidR="00CF0128" w:rsidRDefault="00CF0128" w:rsidP="00C42125">
      <w:pPr>
        <w:spacing w:before="0"/>
      </w:pPr>
      <w:r>
        <w:separator/>
      </w:r>
    </w:p>
  </w:endnote>
  <w:endnote w:type="continuationSeparator" w:id="0">
    <w:p w14:paraId="0A330715" w14:textId="77777777" w:rsidR="00CF0128" w:rsidRDefault="00CF012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DE7BB" w14:textId="77777777" w:rsidR="00CF0128" w:rsidRDefault="00CF0128" w:rsidP="00C42125">
      <w:pPr>
        <w:spacing w:before="0"/>
      </w:pPr>
      <w:r>
        <w:separator/>
      </w:r>
    </w:p>
  </w:footnote>
  <w:footnote w:type="continuationSeparator" w:id="0">
    <w:p w14:paraId="21F0B77D" w14:textId="77777777" w:rsidR="00CF0128" w:rsidRDefault="00CF012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5AE8258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450691">
      <w:rPr>
        <w:noProof/>
      </w:rPr>
      <w:t>3</w:t>
    </w:r>
    <w:r w:rsidRPr="00C42125">
      <w:fldChar w:fldCharType="end"/>
    </w:r>
    <w:r w:rsidRPr="00C42125">
      <w:t xml:space="preserve"> -</w:t>
    </w:r>
  </w:p>
  <w:p w14:paraId="2360415B" w14:textId="402DE4D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450691">
      <w:rPr>
        <w:noProof/>
      </w:rPr>
      <w:t>JCA-AHF-325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20F9B"/>
    <w:multiLevelType w:val="hybridMultilevel"/>
    <w:tmpl w:val="B52C11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3106B"/>
    <w:multiLevelType w:val="hybridMultilevel"/>
    <w:tmpl w:val="07B28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13ABE"/>
    <w:multiLevelType w:val="multilevel"/>
    <w:tmpl w:val="1F987A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95E6E1C"/>
    <w:multiLevelType w:val="hybridMultilevel"/>
    <w:tmpl w:val="D520A578"/>
    <w:lvl w:ilvl="0" w:tplc="04090017">
      <w:start w:val="1"/>
      <w:numFmt w:val="lowerLetter"/>
      <w:lvlText w:val="%1)"/>
      <w:lvlJc w:val="left"/>
      <w:pPr>
        <w:ind w:left="720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A5CA2"/>
    <w:rsid w:val="000C58F2"/>
    <w:rsid w:val="001251DA"/>
    <w:rsid w:val="00125432"/>
    <w:rsid w:val="00137F40"/>
    <w:rsid w:val="00170985"/>
    <w:rsid w:val="001871EC"/>
    <w:rsid w:val="001A670F"/>
    <w:rsid w:val="001B5345"/>
    <w:rsid w:val="001C62B8"/>
    <w:rsid w:val="001E7B0E"/>
    <w:rsid w:val="001F141D"/>
    <w:rsid w:val="00200A06"/>
    <w:rsid w:val="00230433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6518"/>
    <w:rsid w:val="0030745F"/>
    <w:rsid w:val="00314630"/>
    <w:rsid w:val="0032090A"/>
    <w:rsid w:val="00321CDE"/>
    <w:rsid w:val="00333E15"/>
    <w:rsid w:val="00370DDC"/>
    <w:rsid w:val="0038715D"/>
    <w:rsid w:val="00394DBF"/>
    <w:rsid w:val="003957A6"/>
    <w:rsid w:val="003A43EF"/>
    <w:rsid w:val="003C7445"/>
    <w:rsid w:val="003F2BED"/>
    <w:rsid w:val="00430727"/>
    <w:rsid w:val="00443878"/>
    <w:rsid w:val="00450691"/>
    <w:rsid w:val="004539A8"/>
    <w:rsid w:val="004712CA"/>
    <w:rsid w:val="0047422E"/>
    <w:rsid w:val="0049674B"/>
    <w:rsid w:val="004A032E"/>
    <w:rsid w:val="004C0673"/>
    <w:rsid w:val="004C4E4E"/>
    <w:rsid w:val="004F3816"/>
    <w:rsid w:val="00543D41"/>
    <w:rsid w:val="00563A63"/>
    <w:rsid w:val="00566EDA"/>
    <w:rsid w:val="00572654"/>
    <w:rsid w:val="00576DAF"/>
    <w:rsid w:val="005B5629"/>
    <w:rsid w:val="005C0300"/>
    <w:rsid w:val="005F4B6A"/>
    <w:rsid w:val="006010F3"/>
    <w:rsid w:val="00615A0A"/>
    <w:rsid w:val="006333D4"/>
    <w:rsid w:val="006369B2"/>
    <w:rsid w:val="0063718D"/>
    <w:rsid w:val="00647525"/>
    <w:rsid w:val="00654542"/>
    <w:rsid w:val="006570B0"/>
    <w:rsid w:val="0069210B"/>
    <w:rsid w:val="006A4055"/>
    <w:rsid w:val="006B2FE4"/>
    <w:rsid w:val="006C5641"/>
    <w:rsid w:val="006D1089"/>
    <w:rsid w:val="006D1B86"/>
    <w:rsid w:val="006D7355"/>
    <w:rsid w:val="006E40D9"/>
    <w:rsid w:val="00715CA6"/>
    <w:rsid w:val="00724AE7"/>
    <w:rsid w:val="00726B24"/>
    <w:rsid w:val="00731135"/>
    <w:rsid w:val="007324AF"/>
    <w:rsid w:val="007405DD"/>
    <w:rsid w:val="007409B4"/>
    <w:rsid w:val="00741974"/>
    <w:rsid w:val="00744DEE"/>
    <w:rsid w:val="0075525E"/>
    <w:rsid w:val="00756D3D"/>
    <w:rsid w:val="00760E32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9088E"/>
    <w:rsid w:val="00892297"/>
    <w:rsid w:val="008B30B9"/>
    <w:rsid w:val="008E0172"/>
    <w:rsid w:val="00906E0F"/>
    <w:rsid w:val="009406B5"/>
    <w:rsid w:val="00946166"/>
    <w:rsid w:val="00983164"/>
    <w:rsid w:val="009972EF"/>
    <w:rsid w:val="009C3160"/>
    <w:rsid w:val="009E766E"/>
    <w:rsid w:val="009F1960"/>
    <w:rsid w:val="009F715E"/>
    <w:rsid w:val="00A108D3"/>
    <w:rsid w:val="00A10DBB"/>
    <w:rsid w:val="00A25E98"/>
    <w:rsid w:val="00A31D47"/>
    <w:rsid w:val="00A374DF"/>
    <w:rsid w:val="00A4013E"/>
    <w:rsid w:val="00A4045F"/>
    <w:rsid w:val="00A427CD"/>
    <w:rsid w:val="00A4600B"/>
    <w:rsid w:val="00A50506"/>
    <w:rsid w:val="00A51EF0"/>
    <w:rsid w:val="00A61870"/>
    <w:rsid w:val="00A67A81"/>
    <w:rsid w:val="00A730A6"/>
    <w:rsid w:val="00A971A0"/>
    <w:rsid w:val="00AA1F22"/>
    <w:rsid w:val="00AC1BF5"/>
    <w:rsid w:val="00AF0C78"/>
    <w:rsid w:val="00B05821"/>
    <w:rsid w:val="00B26C28"/>
    <w:rsid w:val="00B27099"/>
    <w:rsid w:val="00B4174C"/>
    <w:rsid w:val="00B453F5"/>
    <w:rsid w:val="00B61624"/>
    <w:rsid w:val="00B718A5"/>
    <w:rsid w:val="00BC62E2"/>
    <w:rsid w:val="00C41A06"/>
    <w:rsid w:val="00C42125"/>
    <w:rsid w:val="00C61898"/>
    <w:rsid w:val="00C62814"/>
    <w:rsid w:val="00C74937"/>
    <w:rsid w:val="00CA2F96"/>
    <w:rsid w:val="00CA4291"/>
    <w:rsid w:val="00CC6044"/>
    <w:rsid w:val="00CE038D"/>
    <w:rsid w:val="00CE2CB7"/>
    <w:rsid w:val="00CF0128"/>
    <w:rsid w:val="00D37863"/>
    <w:rsid w:val="00D56B89"/>
    <w:rsid w:val="00D73137"/>
    <w:rsid w:val="00DB57E3"/>
    <w:rsid w:val="00DD50DE"/>
    <w:rsid w:val="00DE3062"/>
    <w:rsid w:val="00DE484C"/>
    <w:rsid w:val="00E0581D"/>
    <w:rsid w:val="00E06ADF"/>
    <w:rsid w:val="00E152B1"/>
    <w:rsid w:val="00E204DD"/>
    <w:rsid w:val="00E353EC"/>
    <w:rsid w:val="00E354DC"/>
    <w:rsid w:val="00E53C24"/>
    <w:rsid w:val="00E57BF5"/>
    <w:rsid w:val="00E84CF6"/>
    <w:rsid w:val="00EB444D"/>
    <w:rsid w:val="00F02294"/>
    <w:rsid w:val="00F128A0"/>
    <w:rsid w:val="00F35F57"/>
    <w:rsid w:val="00F50467"/>
    <w:rsid w:val="00F562A0"/>
    <w:rsid w:val="00FA2177"/>
    <w:rsid w:val="00FB7A8B"/>
    <w:rsid w:val="00FD439E"/>
    <w:rsid w:val="00FD6092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B30B9"/>
    <w:pPr>
      <w:ind w:leftChars="400" w:left="840"/>
    </w:pPr>
    <w:rPr>
      <w:rFonts w:eastAsia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8B30B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CE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E30EAFD404B94180ADAC72845995D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6C660-DDA3-496C-9DA8-B3DE5F2789DE}"/>
      </w:docPartPr>
      <w:docPartBody>
        <w:p w:rsidR="005D5999" w:rsidRDefault="00254EDE" w:rsidP="00254EDE">
          <w:pPr>
            <w:pStyle w:val="E30EAFD404B94180ADAC72845995D3AC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E178375A79374F2A98E1D5C4E85F1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91C6D-E69A-490D-B7DD-4D63146CA260}"/>
      </w:docPartPr>
      <w:docPartBody>
        <w:p w:rsidR="000116B8" w:rsidRDefault="005D5999" w:rsidP="005D5999">
          <w:pPr>
            <w:pStyle w:val="E178375A79374F2A98E1D5C4E85F1152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DDF937A3359A4421B6B04BEA5048B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C724F-220F-4D47-9820-699EB48AF03B}"/>
      </w:docPartPr>
      <w:docPartBody>
        <w:p w:rsidR="000116B8" w:rsidRDefault="005D5999" w:rsidP="005D5999">
          <w:pPr>
            <w:pStyle w:val="DDF937A3359A4421B6B04BEA5048BCE8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116B8"/>
    <w:rsid w:val="00037F0A"/>
    <w:rsid w:val="000610AA"/>
    <w:rsid w:val="00254EDE"/>
    <w:rsid w:val="00256D54"/>
    <w:rsid w:val="00292277"/>
    <w:rsid w:val="002A0AE4"/>
    <w:rsid w:val="00325869"/>
    <w:rsid w:val="003451DD"/>
    <w:rsid w:val="003F520B"/>
    <w:rsid w:val="00400FFE"/>
    <w:rsid w:val="00403A9C"/>
    <w:rsid w:val="005B38F3"/>
    <w:rsid w:val="005D5999"/>
    <w:rsid w:val="006431B1"/>
    <w:rsid w:val="00717337"/>
    <w:rsid w:val="00726DDE"/>
    <w:rsid w:val="00731377"/>
    <w:rsid w:val="00747A76"/>
    <w:rsid w:val="00841C9F"/>
    <w:rsid w:val="008D554D"/>
    <w:rsid w:val="00947D8D"/>
    <w:rsid w:val="00A233ED"/>
    <w:rsid w:val="00A3586C"/>
    <w:rsid w:val="00AF3CAC"/>
    <w:rsid w:val="00B603E6"/>
    <w:rsid w:val="00B6546A"/>
    <w:rsid w:val="00B81E91"/>
    <w:rsid w:val="00BF594E"/>
    <w:rsid w:val="00C7519D"/>
    <w:rsid w:val="00C847A4"/>
    <w:rsid w:val="00D40096"/>
    <w:rsid w:val="00E24248"/>
    <w:rsid w:val="00E351AE"/>
    <w:rsid w:val="00E7380A"/>
    <w:rsid w:val="00E928F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16B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E30EAFD404B94180ADAC72845995D3AC">
    <w:name w:val="E30EAFD404B94180ADAC72845995D3AC"/>
    <w:rsid w:val="00254EDE"/>
    <w:rPr>
      <w:lang w:eastAsia="en-US"/>
    </w:rPr>
  </w:style>
  <w:style w:type="paragraph" w:customStyle="1" w:styleId="E178375A79374F2A98E1D5C4E85F1152">
    <w:name w:val="E178375A79374F2A98E1D5C4E85F1152"/>
    <w:rsid w:val="005D5999"/>
  </w:style>
  <w:style w:type="paragraph" w:customStyle="1" w:styleId="DDF937A3359A4421B6B04BEA5048BCE8">
    <w:name w:val="DDF937A3359A4421B6B04BEA5048BCE8"/>
    <w:rsid w:val="005D5999"/>
  </w:style>
  <w:style w:type="paragraph" w:customStyle="1" w:styleId="5BF0C603139D45AD808B9428A2B45C84">
    <w:name w:val="5BF0C603139D45AD808B9428A2B45C84"/>
    <w:rsid w:val="005D5999"/>
  </w:style>
  <w:style w:type="paragraph" w:customStyle="1" w:styleId="9190A900A8174E20B58025D66117D4C2">
    <w:name w:val="9190A900A8174E20B58025D66117D4C2"/>
    <w:rsid w:val="005D5999"/>
  </w:style>
  <w:style w:type="paragraph" w:customStyle="1" w:styleId="6B64237F267244469EA00990F4A8F8F0">
    <w:name w:val="6B64237F267244469EA00990F4A8F8F0"/>
    <w:rsid w:val="005D5999"/>
  </w:style>
  <w:style w:type="paragraph" w:customStyle="1" w:styleId="23D0CF22DA304CBFA653535836ABE650">
    <w:name w:val="23D0CF22DA304CBFA653535836ABE650"/>
    <w:rsid w:val="005D5999"/>
  </w:style>
  <w:style w:type="paragraph" w:customStyle="1" w:styleId="C70EE7CD3093401498BC42B4F2728A8A">
    <w:name w:val="C70EE7CD3093401498BC42B4F2728A8A"/>
    <w:rsid w:val="005D5999"/>
  </w:style>
  <w:style w:type="paragraph" w:customStyle="1" w:styleId="65D0206F3E924C2F8318A364ED1989F1">
    <w:name w:val="65D0206F3E924C2F8318A364ED1989F1"/>
    <w:rsid w:val="005D5999"/>
  </w:style>
  <w:style w:type="paragraph" w:customStyle="1" w:styleId="F9B1DA67060F49A4AD44F4BAEA3B69C7">
    <w:name w:val="F9B1DA67060F49A4AD44F4BAEA3B69C7"/>
    <w:rsid w:val="000116B8"/>
  </w:style>
  <w:style w:type="paragraph" w:customStyle="1" w:styleId="911FD8D2B8E24A5C8936C65B789AC99F">
    <w:name w:val="911FD8D2B8E24A5C8936C65B789AC99F"/>
    <w:rsid w:val="000116B8"/>
  </w:style>
  <w:style w:type="paragraph" w:customStyle="1" w:styleId="7C0C57EC76CD4E35BD8A91548953AA56">
    <w:name w:val="7C0C57EC76CD4E35BD8A91548953AA56"/>
    <w:rsid w:val="000116B8"/>
  </w:style>
  <w:style w:type="paragraph" w:customStyle="1" w:styleId="194BC17957CB4FAAAAFBDCCB41457AF8">
    <w:name w:val="194BC17957CB4FAAAAFBDCCB41457AF8"/>
    <w:rsid w:val="000116B8"/>
  </w:style>
  <w:style w:type="paragraph" w:customStyle="1" w:styleId="7CE398E4CDC74B34819E2102A7B565CE">
    <w:name w:val="7CE398E4CDC74B34819E2102A7B565CE"/>
    <w:rsid w:val="000116B8"/>
  </w:style>
  <w:style w:type="paragraph" w:customStyle="1" w:styleId="DD15DE1184274847BFF7BEBB4C8C7FB4">
    <w:name w:val="DD15DE1184274847BFF7BEBB4C8C7FB4"/>
    <w:rsid w:val="000116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33C522-B827-4C3F-94D9-8E4EDCD5D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D7199-3018-4F9E-A957-774FB2F6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for the JCA-MMeS meeting (Macao, 19 October 2017)</vt:lpstr>
    </vt:vector>
  </TitlesOfParts>
  <Manager>ITU-T</Manager>
  <Company>International Telecommunication Union (ITU)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and documentation for the JCA-MMeS meeting (Macao, 19 October 2017)</dc:title>
  <dc:subject/>
  <dc:creator>Chairman JCA-MMeS</dc:creator>
  <cp:keywords>JCA-MMeS; multimedia; e-services; ITU-T SG16</cp:keywords>
  <dc:description>JCA-MMeS-001  For: Macao, China, 19 October 2017_x000d_Document date: JCA-MMeS_x000d_Saved by ITU51010667 at 12:43:28 on 10/10/2017</dc:description>
  <cp:lastModifiedBy>TSB</cp:lastModifiedBy>
  <cp:revision>4</cp:revision>
  <dcterms:created xsi:type="dcterms:W3CDTF">2018-02-12T13:07:00Z</dcterms:created>
  <dcterms:modified xsi:type="dcterms:W3CDTF">2018-02-12T13:58:00Z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0x010100EA9BF935D7830745AD5150E89946F327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JCA-MMeS-001</vt:lpwstr>
  </property>
  <property fmtid="{D5CDD505-2E9C-101B-9397-08002B2CF9AE}" pid="11" name="Docdate">
    <vt:lpwstr>JCA-MMeS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Macao, China, 19 October 2017</vt:lpwstr>
  </property>
  <property fmtid="{D5CDD505-2E9C-101B-9397-08002B2CF9AE}" pid="15" name="Docauthor">
    <vt:lpwstr>Chairman JCA-MMeS</vt:lpwstr>
  </property>
</Properties>
</file>